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B7C38" w14:textId="12B7C581" w:rsidR="00272D4D" w:rsidRDefault="00272D4D" w:rsidP="00272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KYNALTON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F20B42A" w14:textId="7DD38E26" w:rsidR="00272D4D" w:rsidRDefault="00272D4D" w:rsidP="00272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Ruddington, Nottinghamshire.</w:t>
      </w:r>
    </w:p>
    <w:p w14:paraId="46E92CE3" w14:textId="77777777" w:rsidR="00272D4D" w:rsidRDefault="00272D4D" w:rsidP="00272D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6BD14F" w14:textId="77777777" w:rsidR="00272D4D" w:rsidRDefault="00272D4D" w:rsidP="00272D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49C388" w14:textId="77777777" w:rsidR="00272D4D" w:rsidRDefault="00272D4D" w:rsidP="00272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075F9689" w14:textId="3348FB7A" w:rsidR="00272D4D" w:rsidRDefault="00272D4D" w:rsidP="00272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No</w:t>
      </w:r>
      <w:r w:rsidR="00093D6E">
        <w:rPr>
          <w:rFonts w:ascii="Times New Roman" w:hAnsi="Times New Roman" w:cs="Times New Roman"/>
          <w:sz w:val="24"/>
          <w:szCs w:val="24"/>
        </w:rPr>
        <w:t>ttinghamshire.</w:t>
      </w:r>
    </w:p>
    <w:p w14:paraId="791EC9E0" w14:textId="77777777" w:rsidR="00272D4D" w:rsidRDefault="00272D4D" w:rsidP="00272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p.115)</w:t>
      </w:r>
    </w:p>
    <w:p w14:paraId="2D339ADA" w14:textId="77777777" w:rsidR="00272D4D" w:rsidRDefault="00272D4D" w:rsidP="00272D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C85611" w14:textId="77777777" w:rsidR="00272D4D" w:rsidRDefault="00272D4D" w:rsidP="00272D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9A9ED9" w14:textId="77777777" w:rsidR="00272D4D" w:rsidRPr="00680D2B" w:rsidRDefault="00272D4D" w:rsidP="00272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0876F6B5" w14:textId="4DCCA80C" w:rsidR="00BA00AB" w:rsidRPr="00272D4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72D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F441A" w14:textId="77777777" w:rsidR="00272D4D" w:rsidRDefault="00272D4D" w:rsidP="009139A6">
      <w:r>
        <w:separator/>
      </w:r>
    </w:p>
  </w:endnote>
  <w:endnote w:type="continuationSeparator" w:id="0">
    <w:p w14:paraId="344363F2" w14:textId="77777777" w:rsidR="00272D4D" w:rsidRDefault="00272D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A1D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7D7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49E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32038" w14:textId="77777777" w:rsidR="00272D4D" w:rsidRDefault="00272D4D" w:rsidP="009139A6">
      <w:r>
        <w:separator/>
      </w:r>
    </w:p>
  </w:footnote>
  <w:footnote w:type="continuationSeparator" w:id="0">
    <w:p w14:paraId="6323DE04" w14:textId="77777777" w:rsidR="00272D4D" w:rsidRDefault="00272D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BE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D90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393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D4D"/>
    <w:rsid w:val="000666E0"/>
    <w:rsid w:val="00093D6E"/>
    <w:rsid w:val="002510B7"/>
    <w:rsid w:val="00272D4D"/>
    <w:rsid w:val="003E3E8B"/>
    <w:rsid w:val="005C130B"/>
    <w:rsid w:val="005C72C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2F97F"/>
  <w15:chartTrackingRefBased/>
  <w15:docId w15:val="{BD96514B-9E56-4DD5-A588-6EC0F111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2021-05-06T10:14:00Z</dcterms:created>
  <dcterms:modified xsi:type="dcterms:W3CDTF">2021-05-06T21:17:00Z</dcterms:modified>
</cp:coreProperties>
</file>